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4BF" w:rsidRDefault="005774BF" w:rsidP="006F5E74">
      <w:pPr>
        <w:widowControl/>
        <w:jc w:val="right"/>
        <w:rPr>
          <w:sz w:val="28"/>
          <w:szCs w:val="28"/>
        </w:rPr>
      </w:pPr>
    </w:p>
    <w:p w:rsidR="005774BF" w:rsidRDefault="005774BF">
      <w:pPr>
        <w:widowControl/>
        <w:rPr>
          <w:sz w:val="28"/>
          <w:szCs w:val="28"/>
        </w:rPr>
      </w:pPr>
    </w:p>
    <w:p w:rsidR="005774BF" w:rsidRDefault="005774BF">
      <w:pPr>
        <w:widowControl/>
        <w:rPr>
          <w:sz w:val="28"/>
          <w:szCs w:val="28"/>
        </w:rPr>
      </w:pPr>
    </w:p>
    <w:p w:rsidR="005774BF" w:rsidRDefault="005774BF">
      <w:pPr>
        <w:widowControl/>
        <w:rPr>
          <w:sz w:val="28"/>
          <w:szCs w:val="28"/>
        </w:rPr>
      </w:pPr>
    </w:p>
    <w:p w:rsidR="00037A16" w:rsidRDefault="00037A16" w:rsidP="004C60C2">
      <w:pPr>
        <w:rPr>
          <w:rFonts w:cs="Arial"/>
          <w:sz w:val="20"/>
        </w:rPr>
      </w:pPr>
    </w:p>
    <w:p w:rsidR="005774BF" w:rsidRPr="006D4B44" w:rsidRDefault="00801C25" w:rsidP="00037A16">
      <w:pPr>
        <w:jc w:val="center"/>
        <w:rPr>
          <w:rFonts w:cs="Arial"/>
          <w:b/>
          <w:sz w:val="20"/>
        </w:rPr>
      </w:pPr>
      <w:r>
        <w:rPr>
          <w:rFonts w:cs="Arial"/>
          <w:sz w:val="20"/>
        </w:rPr>
        <w:t>Counting Officer</w:t>
      </w:r>
      <w:r w:rsidR="005774BF" w:rsidRPr="006D4B44">
        <w:rPr>
          <w:rFonts w:cs="Arial"/>
          <w:sz w:val="20"/>
        </w:rPr>
        <w:t xml:space="preserve"> </w:t>
      </w:r>
      <w:r w:rsidR="00873961">
        <w:rPr>
          <w:rFonts w:cs="Arial"/>
          <w:b/>
          <w:sz w:val="20"/>
        </w:rPr>
        <w:t>(Name)</w:t>
      </w:r>
    </w:p>
    <w:p w:rsidR="005774BF" w:rsidRPr="006D4B44" w:rsidRDefault="00801C25" w:rsidP="005774BF">
      <w:pPr>
        <w:pStyle w:val="Heading1"/>
        <w:jc w:val="center"/>
        <w:rPr>
          <w:sz w:val="20"/>
        </w:rPr>
      </w:pPr>
      <w:r>
        <w:rPr>
          <w:sz w:val="20"/>
        </w:rPr>
        <w:t>Referendum</w:t>
      </w:r>
      <w:r w:rsidR="005774BF">
        <w:rPr>
          <w:sz w:val="20"/>
        </w:rPr>
        <w:t xml:space="preserve"> Office</w:t>
      </w:r>
    </w:p>
    <w:p w:rsidR="00B42485" w:rsidRPr="00046E4D" w:rsidRDefault="00B42485">
      <w:pPr>
        <w:widowControl/>
        <w:rPr>
          <w:sz w:val="28"/>
          <w:szCs w:val="28"/>
        </w:rPr>
      </w:pPr>
    </w:p>
    <w:tbl>
      <w:tblPr>
        <w:tblW w:w="9889" w:type="dxa"/>
        <w:tblLayout w:type="fixed"/>
        <w:tblLook w:val="01E0"/>
      </w:tblPr>
      <w:tblGrid>
        <w:gridCol w:w="4928"/>
        <w:gridCol w:w="1559"/>
        <w:gridCol w:w="3402"/>
      </w:tblGrid>
      <w:tr w:rsidR="00E70B35" w:rsidRPr="00737E90">
        <w:trPr>
          <w:trHeight w:val="284"/>
        </w:trPr>
        <w:tc>
          <w:tcPr>
            <w:tcW w:w="4928" w:type="dxa"/>
            <w:vMerge w:val="restart"/>
          </w:tcPr>
          <w:p w:rsidR="00A21C47" w:rsidRDefault="002B4556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 w:rsidR="00A21C47">
              <w:rPr>
                <w:rFonts w:cs="Arial"/>
                <w:szCs w:val="22"/>
              </w:rPr>
              <w:instrText xml:space="preserve"> MERGEFIELD "PO_Title" </w:instrText>
            </w:r>
            <w:r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«PO_Title»</w:t>
            </w:r>
            <w:r>
              <w:rPr>
                <w:rFonts w:cs="Arial"/>
                <w:szCs w:val="22"/>
              </w:rPr>
              <w:fldChar w:fldCharType="end"/>
            </w:r>
            <w:r w:rsidR="00A21C4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/>
            </w:r>
            <w:r w:rsidR="00A21C47">
              <w:rPr>
                <w:rFonts w:cs="Arial"/>
                <w:szCs w:val="22"/>
              </w:rPr>
              <w:instrText xml:space="preserve"> MERGEFIELD "PO_Forename" </w:instrText>
            </w:r>
            <w:r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«PO_Forename»</w:t>
            </w:r>
            <w:r>
              <w:rPr>
                <w:rFonts w:cs="Arial"/>
                <w:szCs w:val="22"/>
              </w:rPr>
              <w:fldChar w:fldCharType="end"/>
            </w:r>
            <w:r w:rsidR="00A21C4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/>
            </w:r>
            <w:r w:rsidR="00A21C47">
              <w:rPr>
                <w:rFonts w:cs="Arial"/>
                <w:szCs w:val="22"/>
              </w:rPr>
              <w:instrText xml:space="preserve"> MERGEFIELD "PO_Surname" </w:instrText>
            </w:r>
            <w:r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«PO_Surname»</w:t>
            </w:r>
            <w:r>
              <w:rPr>
                <w:rFonts w:cs="Arial"/>
                <w:szCs w:val="22"/>
              </w:rPr>
              <w:fldChar w:fldCharType="end"/>
            </w:r>
          </w:p>
          <w:p w:rsidR="00A21C47" w:rsidRDefault="002B4556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 w:rsidR="00A21C47">
              <w:rPr>
                <w:rFonts w:cs="Arial"/>
                <w:szCs w:val="22"/>
              </w:rPr>
              <w:instrText xml:space="preserve"> MERGEFIELD "PO_Add_1" </w:instrText>
            </w:r>
            <w:r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«PO_Add_1»</w:t>
            </w:r>
            <w:r>
              <w:rPr>
                <w:rFonts w:cs="Arial"/>
                <w:szCs w:val="22"/>
              </w:rPr>
              <w:fldChar w:fldCharType="end"/>
            </w:r>
          </w:p>
          <w:p w:rsidR="00A21C47" w:rsidRDefault="002B4556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 w:rsidR="00A21C47">
              <w:rPr>
                <w:rFonts w:cs="Arial"/>
                <w:szCs w:val="22"/>
              </w:rPr>
              <w:instrText xml:space="preserve"> MERGEFIELD "PO_Add2" </w:instrText>
            </w:r>
            <w:r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«PO_Add2»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fldChar w:fldCharType="begin"/>
            </w:r>
            <w:r w:rsidR="00A21C47">
              <w:rPr>
                <w:rFonts w:cs="Arial"/>
                <w:szCs w:val="22"/>
              </w:rPr>
              <w:instrText xml:space="preserve"> MERGEFIELD "PO_Add3" </w:instrText>
            </w:r>
            <w:r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«PO_Add3»</w:t>
            </w:r>
            <w:r>
              <w:rPr>
                <w:rFonts w:cs="Arial"/>
                <w:szCs w:val="22"/>
              </w:rPr>
              <w:fldChar w:fldCharType="end"/>
            </w:r>
          </w:p>
          <w:p w:rsidR="00E70B35" w:rsidRPr="00737E90" w:rsidRDefault="002B4556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 w:rsidR="00A21C47">
              <w:rPr>
                <w:rFonts w:cs="Arial"/>
                <w:szCs w:val="22"/>
              </w:rPr>
              <w:instrText xml:space="preserve"> MERGEFIELD "Postcode1" </w:instrText>
            </w:r>
            <w:r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«Postcode1»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E70B35" w:rsidRPr="00737E90" w:rsidRDefault="00E70B35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3402" w:type="dxa"/>
            <w:shd w:val="clear" w:color="auto" w:fill="auto"/>
          </w:tcPr>
          <w:p w:rsidR="00E70B35" w:rsidRPr="00737E90" w:rsidRDefault="00E70B35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>
        <w:trPr>
          <w:trHeight w:val="284"/>
        </w:trPr>
        <w:tc>
          <w:tcPr>
            <w:tcW w:w="4928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3402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>
        <w:trPr>
          <w:trHeight w:val="284"/>
        </w:trPr>
        <w:tc>
          <w:tcPr>
            <w:tcW w:w="4928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CE5761" w:rsidRPr="00737E90" w:rsidRDefault="00CE5761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>
        <w:trPr>
          <w:trHeight w:val="284"/>
        </w:trPr>
        <w:tc>
          <w:tcPr>
            <w:tcW w:w="4928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A9793C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Phone</w:t>
            </w:r>
            <w:r w:rsidR="00C77842" w:rsidRPr="00737E90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402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 w:rsidTr="00873961">
        <w:trPr>
          <w:trHeight w:val="320"/>
        </w:trPr>
        <w:tc>
          <w:tcPr>
            <w:tcW w:w="4928" w:type="dxa"/>
            <w:vMerge/>
            <w:tcBorders>
              <w:bottom w:val="nil"/>
            </w:tcBorders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3402" w:type="dxa"/>
            <w:shd w:val="clear" w:color="auto" w:fill="auto"/>
          </w:tcPr>
          <w:p w:rsidR="00C77842" w:rsidRPr="00737E90" w:rsidRDefault="00C77842" w:rsidP="00737E90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B0435E" w:rsidRDefault="00B0435E" w:rsidP="00A51446">
      <w:pPr>
        <w:widowControl/>
        <w:spacing w:before="280"/>
      </w:pPr>
      <w:r w:rsidRPr="00457D8E">
        <w:t xml:space="preserve">Dear </w:t>
      </w:r>
      <w:r w:rsidR="002B4556">
        <w:fldChar w:fldCharType="begin"/>
      </w:r>
      <w:r w:rsidR="00A21C47">
        <w:instrText xml:space="preserve"> MERGEFIELD "PO_Title" </w:instrText>
      </w:r>
      <w:r w:rsidR="002B4556">
        <w:fldChar w:fldCharType="separate"/>
      </w:r>
      <w:r w:rsidR="00D80587">
        <w:rPr>
          <w:noProof/>
        </w:rPr>
        <w:t>«PO_Title»</w:t>
      </w:r>
      <w:r w:rsidR="002B4556">
        <w:fldChar w:fldCharType="end"/>
      </w:r>
      <w:r w:rsidR="00A21C47">
        <w:t xml:space="preserve"> </w:t>
      </w:r>
      <w:r w:rsidR="002B4556">
        <w:fldChar w:fldCharType="begin"/>
      </w:r>
      <w:r w:rsidR="00A21C47">
        <w:instrText xml:space="preserve"> MERGEFIELD "PO_Surname" </w:instrText>
      </w:r>
      <w:r w:rsidR="002B4556">
        <w:fldChar w:fldCharType="separate"/>
      </w:r>
      <w:r w:rsidR="00D80587">
        <w:rPr>
          <w:noProof/>
        </w:rPr>
        <w:t>«PO_Surname»</w:t>
      </w:r>
      <w:r w:rsidR="002B4556">
        <w:fldChar w:fldCharType="end"/>
      </w:r>
    </w:p>
    <w:p w:rsidR="00CE5761" w:rsidRPr="005E0FDE" w:rsidRDefault="00CE5761" w:rsidP="00CE5761">
      <w:pPr>
        <w:jc w:val="both"/>
        <w:rPr>
          <w:sz w:val="16"/>
          <w:szCs w:val="16"/>
        </w:rPr>
      </w:pPr>
    </w:p>
    <w:p w:rsidR="000737F4" w:rsidRDefault="000737F4" w:rsidP="00593D01">
      <w:pPr>
        <w:jc w:val="both"/>
        <w:rPr>
          <w:b/>
          <w:szCs w:val="22"/>
        </w:rPr>
      </w:pPr>
      <w:r>
        <w:rPr>
          <w:b/>
          <w:szCs w:val="22"/>
        </w:rPr>
        <w:t>Polling Staff Offer of Appointment</w:t>
      </w:r>
    </w:p>
    <w:p w:rsidR="00E47B3B" w:rsidRDefault="0066768A" w:rsidP="00593D01">
      <w:pPr>
        <w:jc w:val="both"/>
        <w:rPr>
          <w:b/>
          <w:szCs w:val="22"/>
        </w:rPr>
      </w:pPr>
      <w:r>
        <w:rPr>
          <w:b/>
          <w:szCs w:val="22"/>
        </w:rPr>
        <w:t>European Union</w:t>
      </w:r>
      <w:r w:rsidR="00873961">
        <w:rPr>
          <w:b/>
          <w:szCs w:val="22"/>
        </w:rPr>
        <w:t xml:space="preserve"> </w:t>
      </w:r>
      <w:r w:rsidR="0081088D">
        <w:rPr>
          <w:b/>
          <w:szCs w:val="22"/>
        </w:rPr>
        <w:t>Referendum</w:t>
      </w:r>
      <w:r w:rsidR="00873961">
        <w:rPr>
          <w:b/>
          <w:szCs w:val="22"/>
        </w:rPr>
        <w:t xml:space="preserve"> – </w:t>
      </w:r>
      <w:r w:rsidR="0044637F">
        <w:rPr>
          <w:b/>
        </w:rPr>
        <w:t>Thursday 23 June 2016</w:t>
      </w:r>
    </w:p>
    <w:p w:rsidR="00CE5761" w:rsidRPr="005E0FDE" w:rsidRDefault="00CE5761" w:rsidP="00CE5761">
      <w:pPr>
        <w:jc w:val="both"/>
        <w:rPr>
          <w:sz w:val="16"/>
          <w:szCs w:val="16"/>
        </w:rPr>
      </w:pPr>
    </w:p>
    <w:p w:rsidR="00BB7F45" w:rsidRPr="00BB7F45" w:rsidRDefault="00E00A85" w:rsidP="00BB7F45">
      <w:pPr>
        <w:jc w:val="both"/>
        <w:rPr>
          <w:b/>
          <w:szCs w:val="22"/>
        </w:rPr>
      </w:pPr>
      <w:r w:rsidRPr="00525A01">
        <w:rPr>
          <w:rFonts w:cs="Arial"/>
          <w:szCs w:val="22"/>
        </w:rPr>
        <w:t>Many thanks for accepting the post of</w:t>
      </w:r>
      <w:r>
        <w:rPr>
          <w:rFonts w:cs="Arial"/>
          <w:szCs w:val="22"/>
        </w:rPr>
        <w:t xml:space="preserve"> </w:t>
      </w:r>
      <w:r w:rsidR="002B4556">
        <w:rPr>
          <w:szCs w:val="22"/>
        </w:rPr>
        <w:fldChar w:fldCharType="begin"/>
      </w:r>
      <w:r>
        <w:rPr>
          <w:szCs w:val="22"/>
        </w:rPr>
        <w:instrText xml:space="preserve"> MERGEFIELD "PO" </w:instrText>
      </w:r>
      <w:r w:rsidR="002B4556">
        <w:rPr>
          <w:szCs w:val="22"/>
        </w:rPr>
        <w:fldChar w:fldCharType="separate"/>
      </w:r>
      <w:r w:rsidR="00D80587">
        <w:rPr>
          <w:noProof/>
          <w:szCs w:val="22"/>
        </w:rPr>
        <w:t>«PO»</w:t>
      </w:r>
      <w:r w:rsidR="002B4556">
        <w:rPr>
          <w:szCs w:val="22"/>
        </w:rPr>
        <w:fldChar w:fldCharType="end"/>
      </w:r>
      <w:r w:rsidR="00BB7F45">
        <w:rPr>
          <w:szCs w:val="22"/>
        </w:rPr>
        <w:t xml:space="preserve"> </w:t>
      </w:r>
      <w:r>
        <w:rPr>
          <w:szCs w:val="22"/>
        </w:rPr>
        <w:t>at</w:t>
      </w:r>
      <w:r w:rsidR="00BB7F45">
        <w:rPr>
          <w:szCs w:val="22"/>
        </w:rPr>
        <w:t xml:space="preserve"> </w:t>
      </w:r>
      <w:r w:rsidR="002A2BB3">
        <w:rPr>
          <w:szCs w:val="22"/>
        </w:rPr>
        <w:t xml:space="preserve">the </w:t>
      </w:r>
      <w:r w:rsidR="00873961">
        <w:rPr>
          <w:szCs w:val="22"/>
        </w:rPr>
        <w:t xml:space="preserve">above </w:t>
      </w:r>
      <w:r w:rsidR="0081088D">
        <w:rPr>
          <w:szCs w:val="22"/>
        </w:rPr>
        <w:t>referendum</w:t>
      </w:r>
      <w:r w:rsidR="00BB7F45">
        <w:rPr>
          <w:szCs w:val="22"/>
        </w:rPr>
        <w:t xml:space="preserve"> to be held on</w:t>
      </w:r>
      <w:r w:rsidR="0066768A">
        <w:rPr>
          <w:szCs w:val="22"/>
        </w:rPr>
        <w:t xml:space="preserve"> </w:t>
      </w:r>
      <w:r w:rsidR="0044637F" w:rsidRPr="0044637F">
        <w:t>Thursday 23 June 2016</w:t>
      </w:r>
      <w:r w:rsidR="00C64607">
        <w:rPr>
          <w:b/>
          <w:szCs w:val="22"/>
        </w:rPr>
        <w:t>.</w:t>
      </w:r>
    </w:p>
    <w:p w:rsidR="00BB7F45" w:rsidRPr="005E0FDE" w:rsidRDefault="00BB7F45" w:rsidP="00CE5761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337"/>
      </w:tblGrid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jc w:val="both"/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Position</w:t>
            </w:r>
            <w:r w:rsidR="00F61DCF">
              <w:rPr>
                <w:b/>
                <w:szCs w:val="22"/>
              </w:rPr>
              <w:t>:</w:t>
            </w:r>
          </w:p>
        </w:tc>
        <w:tc>
          <w:tcPr>
            <w:tcW w:w="7337" w:type="dxa"/>
          </w:tcPr>
          <w:p w:rsidR="003A6B27" w:rsidRPr="00EF3F84" w:rsidRDefault="002B4556" w:rsidP="00B3518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 w:rsidR="00BD2853">
              <w:rPr>
                <w:szCs w:val="22"/>
              </w:rPr>
              <w:instrText xml:space="preserve"> MERGEFIELD "PO"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«PO»</w:t>
            </w:r>
            <w:r>
              <w:rPr>
                <w:szCs w:val="22"/>
              </w:rPr>
              <w:fldChar w:fldCharType="end"/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801C25" w:rsidP="005F4C4C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Area</w:t>
            </w:r>
            <w:r w:rsidR="003A6B27" w:rsidRPr="00952548">
              <w:rPr>
                <w:b/>
                <w:szCs w:val="22"/>
              </w:rPr>
              <w:t>:</w:t>
            </w:r>
          </w:p>
        </w:tc>
        <w:tc>
          <w:tcPr>
            <w:tcW w:w="7337" w:type="dxa"/>
          </w:tcPr>
          <w:p w:rsidR="003A6B27" w:rsidRPr="003233B1" w:rsidRDefault="00873961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&lt;No and Name&gt;</w:t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Polling Place:</w:t>
            </w:r>
          </w:p>
        </w:tc>
        <w:tc>
          <w:tcPr>
            <w:tcW w:w="7337" w:type="dxa"/>
          </w:tcPr>
          <w:p w:rsidR="003A6B27" w:rsidRPr="00EF3F84" w:rsidRDefault="002B4556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 w:rsidR="00155EB0">
              <w:rPr>
                <w:szCs w:val="22"/>
              </w:rPr>
              <w:instrText xml:space="preserve"> MERGEFIELD "Polling_Place"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«Polling_Place»</w:t>
            </w:r>
            <w:r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, </w:t>
            </w:r>
            <w:r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"PP_Add_1"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«PP_Add_1»</w:t>
            </w:r>
            <w:r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  </w:t>
            </w:r>
            <w:r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"PP_Add2"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«PP_Add2»</w:t>
            </w:r>
            <w:r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  </w:t>
            </w:r>
            <w:r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"PP_Add3"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«PP_Add3»</w:t>
            </w:r>
            <w:r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 </w:t>
            </w:r>
            <w:r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"Postcode"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«Postcode»</w:t>
            </w:r>
            <w:r>
              <w:rPr>
                <w:szCs w:val="22"/>
              </w:rPr>
              <w:fldChar w:fldCharType="end"/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Polling Station No:</w:t>
            </w:r>
          </w:p>
        </w:tc>
        <w:tc>
          <w:tcPr>
            <w:tcW w:w="7337" w:type="dxa"/>
          </w:tcPr>
          <w:p w:rsidR="003A6B27" w:rsidRPr="00EF3F84" w:rsidRDefault="002B4556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 w:rsidR="00155EB0">
              <w:rPr>
                <w:szCs w:val="22"/>
              </w:rPr>
              <w:instrText xml:space="preserve"> MERGEFIELD "St_No"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«St_No»</w:t>
            </w:r>
            <w:r>
              <w:rPr>
                <w:szCs w:val="22"/>
              </w:rPr>
              <w:fldChar w:fldCharType="end"/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Ballot Box No:</w:t>
            </w:r>
          </w:p>
        </w:tc>
        <w:tc>
          <w:tcPr>
            <w:tcW w:w="7337" w:type="dxa"/>
          </w:tcPr>
          <w:p w:rsidR="003A6B27" w:rsidRPr="00EF3F84" w:rsidRDefault="002B4556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 w:rsidR="00BD2853">
              <w:rPr>
                <w:szCs w:val="22"/>
              </w:rPr>
              <w:instrText xml:space="preserve"> MERGEFIELD "BB_No" </w:instrText>
            </w:r>
            <w:r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«BB_No»</w:t>
            </w:r>
            <w:r>
              <w:rPr>
                <w:szCs w:val="22"/>
              </w:rPr>
              <w:fldChar w:fldCharType="end"/>
            </w:r>
          </w:p>
        </w:tc>
      </w:tr>
    </w:tbl>
    <w:p w:rsidR="00414885" w:rsidRDefault="00414885" w:rsidP="00E00A85">
      <w:pPr>
        <w:jc w:val="both"/>
      </w:pPr>
    </w:p>
    <w:p w:rsidR="00E00A85" w:rsidRDefault="00E00A85" w:rsidP="00E00A85">
      <w:pPr>
        <w:numPr>
          <w:ilvl w:val="0"/>
          <w:numId w:val="24"/>
        </w:numPr>
        <w:tabs>
          <w:tab w:val="clear" w:pos="360"/>
        </w:tabs>
        <w:jc w:val="both"/>
        <w:rPr>
          <w:b/>
          <w:szCs w:val="22"/>
        </w:rPr>
      </w:pPr>
      <w:r w:rsidRPr="00943831">
        <w:rPr>
          <w:b/>
          <w:szCs w:val="22"/>
        </w:rPr>
        <w:t>Handbook for Polling Station Staff</w:t>
      </w:r>
    </w:p>
    <w:p w:rsidR="00E00A85" w:rsidRPr="00251FB7" w:rsidRDefault="00E00A85" w:rsidP="00251FB7">
      <w:pPr>
        <w:ind w:left="360"/>
        <w:jc w:val="both"/>
        <w:rPr>
          <w:szCs w:val="22"/>
        </w:rPr>
      </w:pPr>
      <w:r>
        <w:rPr>
          <w:szCs w:val="22"/>
        </w:rPr>
        <w:t>I have enclosed t</w:t>
      </w:r>
      <w:r w:rsidRPr="009E55CF">
        <w:rPr>
          <w:szCs w:val="22"/>
        </w:rPr>
        <w:t xml:space="preserve">he </w:t>
      </w:r>
      <w:r w:rsidR="00251FB7">
        <w:rPr>
          <w:szCs w:val="22"/>
        </w:rPr>
        <w:t>Chief Counting Officer’s</w:t>
      </w:r>
      <w:r w:rsidR="00873961">
        <w:rPr>
          <w:szCs w:val="22"/>
        </w:rPr>
        <w:t xml:space="preserve"> </w:t>
      </w:r>
      <w:r w:rsidRPr="009E55CF">
        <w:rPr>
          <w:szCs w:val="22"/>
        </w:rPr>
        <w:t>Handbook for Polling Station Staff</w:t>
      </w:r>
      <w:r>
        <w:rPr>
          <w:szCs w:val="22"/>
        </w:rPr>
        <w:t xml:space="preserve"> </w:t>
      </w:r>
      <w:r w:rsidR="009C70E6">
        <w:rPr>
          <w:szCs w:val="22"/>
        </w:rPr>
        <w:t xml:space="preserve">for the </w:t>
      </w:r>
      <w:r w:rsidR="00873961">
        <w:rPr>
          <w:szCs w:val="22"/>
        </w:rPr>
        <w:t xml:space="preserve">above </w:t>
      </w:r>
      <w:r w:rsidR="0081088D">
        <w:rPr>
          <w:szCs w:val="22"/>
        </w:rPr>
        <w:t>referendum</w:t>
      </w:r>
      <w:r w:rsidR="009C70E6">
        <w:rPr>
          <w:szCs w:val="22"/>
        </w:rPr>
        <w:t xml:space="preserve">.  </w:t>
      </w:r>
      <w:r w:rsidRPr="001E7D62">
        <w:rPr>
          <w:color w:val="auto"/>
          <w:szCs w:val="22"/>
        </w:rPr>
        <w:t>You should read your handbook in advance of at</w:t>
      </w:r>
      <w:r w:rsidR="007059D2">
        <w:rPr>
          <w:color w:val="auto"/>
          <w:szCs w:val="22"/>
        </w:rPr>
        <w:t>tending your training session.</w:t>
      </w:r>
    </w:p>
    <w:p w:rsidR="00E00A85" w:rsidRDefault="00E00A85" w:rsidP="00E00A85">
      <w:pPr>
        <w:jc w:val="both"/>
        <w:rPr>
          <w:rFonts w:cs="Arial"/>
          <w:szCs w:val="22"/>
        </w:rPr>
      </w:pPr>
    </w:p>
    <w:p w:rsidR="00E00A85" w:rsidRDefault="0081088D" w:rsidP="00E00A85">
      <w:pPr>
        <w:numPr>
          <w:ilvl w:val="0"/>
          <w:numId w:val="24"/>
        </w:num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Referendum</w:t>
      </w:r>
      <w:r w:rsidR="00E00A85" w:rsidRPr="00943831">
        <w:rPr>
          <w:rFonts w:cs="Arial"/>
          <w:b/>
          <w:szCs w:val="22"/>
        </w:rPr>
        <w:t xml:space="preserve"> Training Session</w:t>
      </w:r>
    </w:p>
    <w:p w:rsidR="00E00A85" w:rsidRDefault="005400A4" w:rsidP="00E00A85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As you are aware, the training session will be held on </w:t>
      </w:r>
      <w:r w:rsidR="00873961">
        <w:rPr>
          <w:rFonts w:cs="Arial"/>
          <w:b/>
          <w:szCs w:val="22"/>
        </w:rPr>
        <w:t>(date, time and place)</w:t>
      </w:r>
      <w:r>
        <w:rPr>
          <w:rFonts w:cs="Arial"/>
          <w:b/>
          <w:szCs w:val="22"/>
        </w:rPr>
        <w:t xml:space="preserve">.  </w:t>
      </w:r>
      <w:r w:rsidR="00E00A85" w:rsidRPr="00525A01">
        <w:rPr>
          <w:rFonts w:cs="Arial"/>
          <w:szCs w:val="22"/>
        </w:rPr>
        <w:t>Attendance at training is mandatory</w:t>
      </w:r>
      <w:r w:rsidR="00E00A85">
        <w:rPr>
          <w:rFonts w:cs="Arial"/>
          <w:szCs w:val="22"/>
        </w:rPr>
        <w:t>,</w:t>
      </w:r>
      <w:r w:rsidR="00E00A85" w:rsidRPr="00525A01">
        <w:rPr>
          <w:rFonts w:cs="Arial"/>
          <w:szCs w:val="22"/>
        </w:rPr>
        <w:t xml:space="preserve"> with </w:t>
      </w:r>
      <w:r w:rsidR="007059D2">
        <w:rPr>
          <w:rFonts w:cs="Arial"/>
          <w:szCs w:val="22"/>
        </w:rPr>
        <w:t>an</w:t>
      </w:r>
      <w:r w:rsidR="00E00A85" w:rsidRPr="00525A01">
        <w:rPr>
          <w:rFonts w:cs="Arial"/>
          <w:szCs w:val="22"/>
        </w:rPr>
        <w:t xml:space="preserve"> element included in your overall fee</w:t>
      </w:r>
      <w:r w:rsidR="00E00A85">
        <w:rPr>
          <w:rFonts w:cs="Arial"/>
          <w:szCs w:val="22"/>
        </w:rPr>
        <w:t xml:space="preserve"> to cover travel and attendance at training</w:t>
      </w:r>
      <w:r w:rsidR="00E00A85" w:rsidRPr="00525A01">
        <w:rPr>
          <w:rFonts w:cs="Arial"/>
          <w:szCs w:val="22"/>
        </w:rPr>
        <w:t xml:space="preserve">. The training will last </w:t>
      </w:r>
      <w:r>
        <w:rPr>
          <w:rFonts w:cs="Arial"/>
          <w:szCs w:val="22"/>
        </w:rPr>
        <w:t>just less</w:t>
      </w:r>
      <w:r w:rsidR="00E00A85" w:rsidRPr="00525A01">
        <w:rPr>
          <w:rFonts w:cs="Arial"/>
          <w:szCs w:val="22"/>
        </w:rPr>
        <w:t xml:space="preserve"> than 2 hours and is designed to help prepare you to carry out your duties effectively on polling day and to highlight certain important procedural points. There will, of course, be </w:t>
      </w:r>
      <w:r w:rsidR="00E00A85">
        <w:rPr>
          <w:rFonts w:cs="Arial"/>
          <w:szCs w:val="22"/>
        </w:rPr>
        <w:t xml:space="preserve">an </w:t>
      </w:r>
      <w:r w:rsidR="00E00A85" w:rsidRPr="00525A01">
        <w:rPr>
          <w:rFonts w:cs="Arial"/>
          <w:szCs w:val="22"/>
        </w:rPr>
        <w:t>opportunity for questions.</w:t>
      </w:r>
      <w:r w:rsidR="00E00A85">
        <w:rPr>
          <w:rFonts w:cs="Arial"/>
          <w:szCs w:val="22"/>
        </w:rPr>
        <w:t xml:space="preserve">  </w:t>
      </w:r>
      <w:r w:rsidR="00E00A85" w:rsidRPr="00E6638E">
        <w:rPr>
          <w:rFonts w:cs="Arial"/>
          <w:b/>
          <w:szCs w:val="22"/>
        </w:rPr>
        <w:t>You must be in attendance for the whole of the training session</w:t>
      </w:r>
      <w:r w:rsidR="00E00A85">
        <w:rPr>
          <w:rFonts w:cs="Arial"/>
          <w:szCs w:val="22"/>
        </w:rPr>
        <w:t>.</w:t>
      </w:r>
    </w:p>
    <w:p w:rsidR="00E00A85" w:rsidRDefault="00E00A85" w:rsidP="00E00A85">
      <w:pPr>
        <w:ind w:left="360"/>
        <w:jc w:val="both"/>
        <w:rPr>
          <w:rFonts w:cs="Arial"/>
          <w:szCs w:val="22"/>
        </w:rPr>
      </w:pPr>
    </w:p>
    <w:p w:rsidR="00E00A85" w:rsidRDefault="00E00A85" w:rsidP="00E00A85">
      <w:pPr>
        <w:ind w:left="360"/>
        <w:jc w:val="both"/>
        <w:rPr>
          <w:rFonts w:cs="Arial"/>
          <w:szCs w:val="22"/>
        </w:rPr>
      </w:pPr>
      <w:r w:rsidRPr="00525A01">
        <w:rPr>
          <w:rFonts w:cs="Arial"/>
          <w:szCs w:val="22"/>
        </w:rPr>
        <w:t>To maximise your involvement, I would ask you to:</w:t>
      </w:r>
    </w:p>
    <w:p w:rsidR="00E00A85" w:rsidRDefault="00E00A85" w:rsidP="00E00A85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25A01">
        <w:rPr>
          <w:rFonts w:ascii="Arial" w:hAnsi="Arial" w:cs="Arial"/>
          <w:sz w:val="22"/>
          <w:szCs w:val="22"/>
        </w:rPr>
        <w:t xml:space="preserve">read </w:t>
      </w:r>
      <w:r>
        <w:rPr>
          <w:rFonts w:ascii="Arial" w:hAnsi="Arial" w:cs="Arial"/>
          <w:sz w:val="22"/>
          <w:szCs w:val="22"/>
        </w:rPr>
        <w:t>the enclosed Handbook</w:t>
      </w:r>
      <w:r w:rsidR="00801C25">
        <w:rPr>
          <w:rFonts w:ascii="Arial" w:hAnsi="Arial" w:cs="Arial"/>
          <w:sz w:val="22"/>
          <w:szCs w:val="22"/>
        </w:rPr>
        <w:t>, watch the DVD, take part in the e-learning module</w:t>
      </w:r>
      <w:r>
        <w:rPr>
          <w:rFonts w:ascii="Arial" w:hAnsi="Arial" w:cs="Arial"/>
          <w:sz w:val="22"/>
          <w:szCs w:val="22"/>
        </w:rPr>
        <w:t xml:space="preserve"> and note on local arrangements </w:t>
      </w:r>
      <w:r w:rsidRPr="00525A01">
        <w:rPr>
          <w:rFonts w:ascii="Arial" w:hAnsi="Arial" w:cs="Arial"/>
          <w:sz w:val="22"/>
          <w:szCs w:val="22"/>
        </w:rPr>
        <w:t>before you attend the training session</w:t>
      </w:r>
    </w:p>
    <w:p w:rsidR="00E00A85" w:rsidRPr="00525A01" w:rsidRDefault="00873961" w:rsidP="00E00A85">
      <w:pPr>
        <w:widowControl/>
        <w:numPr>
          <w:ilvl w:val="0"/>
          <w:numId w:val="21"/>
        </w:numPr>
        <w:ind w:left="714" w:hanging="357"/>
        <w:contextualSpacing/>
        <w:jc w:val="both"/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E00A85" w:rsidRPr="00525A01">
        <w:rPr>
          <w:rFonts w:cs="Arial"/>
          <w:szCs w:val="22"/>
        </w:rPr>
        <w:t>e prepared to join in the practical demonstrations</w:t>
      </w:r>
    </w:p>
    <w:p w:rsidR="00E00A85" w:rsidRPr="00525A01" w:rsidRDefault="00E00A85" w:rsidP="00E00A85">
      <w:pPr>
        <w:pStyle w:val="msonormalcxspmiddle"/>
        <w:numPr>
          <w:ilvl w:val="0"/>
          <w:numId w:val="21"/>
        </w:numPr>
        <w:spacing w:before="0" w:beforeAutospacing="0" w:after="0" w:afterAutospacing="0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525A01">
        <w:rPr>
          <w:rFonts w:ascii="Arial" w:hAnsi="Arial" w:cs="Arial"/>
          <w:sz w:val="22"/>
          <w:szCs w:val="22"/>
        </w:rPr>
        <w:t xml:space="preserve">relax and enjoy the training session.  The </w:t>
      </w:r>
      <w:r w:rsidR="0081088D">
        <w:rPr>
          <w:rFonts w:ascii="Arial" w:hAnsi="Arial" w:cs="Arial"/>
          <w:sz w:val="22"/>
          <w:szCs w:val="22"/>
        </w:rPr>
        <w:t>Referendum</w:t>
      </w:r>
      <w:r w:rsidRPr="00525A0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</w:t>
      </w:r>
      <w:r w:rsidRPr="00525A01">
        <w:rPr>
          <w:rFonts w:ascii="Arial" w:hAnsi="Arial" w:cs="Arial"/>
          <w:sz w:val="22"/>
          <w:szCs w:val="22"/>
        </w:rPr>
        <w:t xml:space="preserve">eam </w:t>
      </w:r>
      <w:r>
        <w:rPr>
          <w:rFonts w:ascii="Arial" w:hAnsi="Arial" w:cs="Arial"/>
          <w:sz w:val="22"/>
          <w:szCs w:val="22"/>
        </w:rPr>
        <w:t>will be there</w:t>
      </w:r>
      <w:r w:rsidRPr="00525A01">
        <w:rPr>
          <w:rFonts w:ascii="Arial" w:hAnsi="Arial" w:cs="Arial"/>
          <w:sz w:val="22"/>
          <w:szCs w:val="22"/>
        </w:rPr>
        <w:t xml:space="preserve"> to help you feel comfortable with the duties you are asked to carry out at the polling stations</w:t>
      </w:r>
    </w:p>
    <w:p w:rsidR="00E00A85" w:rsidRPr="00525A01" w:rsidRDefault="00E00A85" w:rsidP="00E00A85">
      <w:pPr>
        <w:pStyle w:val="msonormalcxspmiddlecxsplast"/>
        <w:numPr>
          <w:ilvl w:val="0"/>
          <w:numId w:val="21"/>
        </w:numPr>
        <w:spacing w:before="0" w:beforeAutospacing="0" w:after="0" w:afterAutospacing="0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525A01">
        <w:rPr>
          <w:rFonts w:ascii="Arial" w:hAnsi="Arial" w:cs="Arial"/>
          <w:sz w:val="22"/>
          <w:szCs w:val="22"/>
        </w:rPr>
        <w:t>ask questions – you will be helping others as well as yourself</w:t>
      </w:r>
    </w:p>
    <w:p w:rsidR="00E00A85" w:rsidRDefault="00E00A85" w:rsidP="00E00A85">
      <w:pPr>
        <w:jc w:val="both"/>
        <w:rPr>
          <w:rFonts w:cs="Arial"/>
          <w:szCs w:val="22"/>
        </w:rPr>
      </w:pPr>
    </w:p>
    <w:p w:rsidR="00E00A85" w:rsidRPr="00525A01" w:rsidRDefault="00E00A85" w:rsidP="00E00A85">
      <w:pPr>
        <w:rPr>
          <w:rFonts w:cs="Arial"/>
          <w:szCs w:val="22"/>
        </w:rPr>
      </w:pPr>
      <w:r>
        <w:rPr>
          <w:rFonts w:cs="Arial"/>
          <w:szCs w:val="22"/>
        </w:rPr>
        <w:t>I look forward to seeing you at the training</w:t>
      </w:r>
      <w:r w:rsidRPr="00525A01">
        <w:rPr>
          <w:rFonts w:cs="Arial"/>
          <w:szCs w:val="22"/>
        </w:rPr>
        <w:t>.</w:t>
      </w:r>
    </w:p>
    <w:p w:rsidR="00E00A85" w:rsidRPr="00525A01" w:rsidRDefault="00E00A85" w:rsidP="00E00A85">
      <w:pPr>
        <w:rPr>
          <w:rFonts w:cs="Arial"/>
          <w:szCs w:val="22"/>
        </w:rPr>
      </w:pPr>
    </w:p>
    <w:p w:rsidR="00E00A85" w:rsidRPr="009E55CF" w:rsidRDefault="00E00A85" w:rsidP="00E00A85">
      <w:pPr>
        <w:rPr>
          <w:szCs w:val="22"/>
        </w:rPr>
      </w:pPr>
      <w:r w:rsidRPr="009E55CF">
        <w:rPr>
          <w:szCs w:val="22"/>
        </w:rPr>
        <w:t>Yours sincerely</w:t>
      </w:r>
    </w:p>
    <w:p w:rsidR="00E00A85" w:rsidRPr="009E55CF" w:rsidRDefault="00E00A85" w:rsidP="00E00A85">
      <w:pPr>
        <w:rPr>
          <w:rFonts w:cs="Arial"/>
          <w:sz w:val="16"/>
          <w:szCs w:val="16"/>
        </w:rPr>
      </w:pPr>
    </w:p>
    <w:p w:rsidR="00873961" w:rsidRDefault="00873961" w:rsidP="00E00A85">
      <w:pPr>
        <w:rPr>
          <w:b/>
          <w:bCs/>
          <w:noProof/>
          <w:szCs w:val="22"/>
        </w:rPr>
      </w:pPr>
    </w:p>
    <w:p w:rsidR="00873961" w:rsidRDefault="000E7886" w:rsidP="00E00A85">
      <w:pPr>
        <w:rPr>
          <w:b/>
          <w:bCs/>
          <w:noProof/>
          <w:szCs w:val="22"/>
        </w:rPr>
      </w:pPr>
      <w:r>
        <w:rPr>
          <w:b/>
          <w:bCs/>
          <w:noProof/>
          <w:szCs w:val="22"/>
        </w:rPr>
        <w:t>(Name)</w:t>
      </w:r>
    </w:p>
    <w:p w:rsidR="00E00A85" w:rsidRPr="00505E45" w:rsidRDefault="00801C25" w:rsidP="00E00A85">
      <w:pPr>
        <w:rPr>
          <w:b/>
          <w:bCs/>
          <w:noProof/>
          <w:szCs w:val="22"/>
        </w:rPr>
      </w:pPr>
      <w:r>
        <w:rPr>
          <w:b/>
          <w:bCs/>
          <w:noProof/>
          <w:szCs w:val="22"/>
        </w:rPr>
        <w:t>Counting Officer</w:t>
      </w:r>
    </w:p>
    <w:p w:rsidR="00E00A85" w:rsidRDefault="00E00A85" w:rsidP="00E00A85">
      <w:pPr>
        <w:rPr>
          <w:noProof/>
          <w:sz w:val="16"/>
          <w:szCs w:val="16"/>
        </w:rPr>
      </w:pPr>
    </w:p>
    <w:sectPr w:rsidR="00E00A85" w:rsidSect="00873961">
      <w:footerReference w:type="default" r:id="rId7"/>
      <w:footerReference w:type="first" r:id="rId8"/>
      <w:endnotePr>
        <w:numFmt w:val="decimal"/>
      </w:endnotePr>
      <w:type w:val="continuous"/>
      <w:pgSz w:w="11907" w:h="16840" w:code="9"/>
      <w:pgMar w:top="709" w:right="1275" w:bottom="567" w:left="709" w:header="847" w:footer="59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63D" w:rsidRDefault="00C7663D">
      <w:r>
        <w:separator/>
      </w:r>
    </w:p>
  </w:endnote>
  <w:endnote w:type="continuationSeparator" w:id="0">
    <w:p w:rsidR="00C7663D" w:rsidRDefault="00C76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61" w:rsidRDefault="00873961">
    <w:pPr>
      <w:pStyle w:val="Footer"/>
    </w:pPr>
    <w:r>
      <w:t>PlStaff6-LG-Letter re Training for Polling Staff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61" w:rsidRPr="00F861DA" w:rsidRDefault="00F861DA" w:rsidP="00F861DA">
    <w:pPr>
      <w:pStyle w:val="Footer"/>
      <w:rPr>
        <w:sz w:val="16"/>
        <w:szCs w:val="16"/>
      </w:rPr>
    </w:pPr>
    <w:r>
      <w:rPr>
        <w:sz w:val="16"/>
        <w:szCs w:val="16"/>
      </w:rPr>
      <w:t xml:space="preserve">2-Letter re Training for Poll Staff (C) </w:t>
    </w:r>
    <w:r w:rsidR="0066768A">
      <w:rPr>
        <w:sz w:val="16"/>
        <w:szCs w:val="16"/>
      </w:rPr>
      <w:t>EU</w:t>
    </w:r>
    <w:r w:rsidR="000E7886">
      <w:rPr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63D" w:rsidRDefault="00C7663D">
      <w:r>
        <w:separator/>
      </w:r>
    </w:p>
  </w:footnote>
  <w:footnote w:type="continuationSeparator" w:id="0">
    <w:p w:rsidR="00C7663D" w:rsidRDefault="00C766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1F7F"/>
    <w:multiLevelType w:val="hybridMultilevel"/>
    <w:tmpl w:val="D7044C20"/>
    <w:lvl w:ilvl="0" w:tplc="F04E9B8C">
      <w:start w:val="6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5350A5"/>
    <w:multiLevelType w:val="hybridMultilevel"/>
    <w:tmpl w:val="0FA4751C"/>
    <w:lvl w:ilvl="0" w:tplc="C8C0E7B6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2">
    <w:nsid w:val="1D700222"/>
    <w:multiLevelType w:val="hybridMultilevel"/>
    <w:tmpl w:val="F1E466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9B0856"/>
    <w:multiLevelType w:val="hybridMultilevel"/>
    <w:tmpl w:val="5D7A763C"/>
    <w:lvl w:ilvl="0" w:tplc="BEB0D9D0">
      <w:start w:val="1"/>
      <w:numFmt w:val="bullet"/>
      <w:lvlText w:val="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">
    <w:nsid w:val="263C0A2B"/>
    <w:multiLevelType w:val="multilevel"/>
    <w:tmpl w:val="89C495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27652"/>
    <w:multiLevelType w:val="hybridMultilevel"/>
    <w:tmpl w:val="0DD86CBC"/>
    <w:lvl w:ilvl="0" w:tplc="A4B8D6E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814421A"/>
    <w:multiLevelType w:val="hybridMultilevel"/>
    <w:tmpl w:val="39A246A8"/>
    <w:lvl w:ilvl="0" w:tplc="A10A99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9003054"/>
    <w:multiLevelType w:val="hybridMultilevel"/>
    <w:tmpl w:val="7032B2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9A09AC"/>
    <w:multiLevelType w:val="hybridMultilevel"/>
    <w:tmpl w:val="3D902780"/>
    <w:lvl w:ilvl="0" w:tplc="A8647B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66C7C40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206841"/>
    <w:multiLevelType w:val="hybridMultilevel"/>
    <w:tmpl w:val="84566AA2"/>
    <w:lvl w:ilvl="0" w:tplc="A10A99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0EA2EB1"/>
    <w:multiLevelType w:val="hybridMultilevel"/>
    <w:tmpl w:val="CE1CAA56"/>
    <w:lvl w:ilvl="0" w:tplc="A06E309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DEB2E08"/>
    <w:multiLevelType w:val="hybridMultilevel"/>
    <w:tmpl w:val="3B64E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E92060"/>
    <w:multiLevelType w:val="hybridMultilevel"/>
    <w:tmpl w:val="8C7850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094AA4"/>
    <w:multiLevelType w:val="hybridMultilevel"/>
    <w:tmpl w:val="696E0880"/>
    <w:lvl w:ilvl="0" w:tplc="A06E309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C226898"/>
    <w:multiLevelType w:val="hybridMultilevel"/>
    <w:tmpl w:val="4F1A1BE8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A6D5F"/>
    <w:multiLevelType w:val="hybridMultilevel"/>
    <w:tmpl w:val="34007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DD07D6"/>
    <w:multiLevelType w:val="hybridMultilevel"/>
    <w:tmpl w:val="1ABE62CC"/>
    <w:lvl w:ilvl="0" w:tplc="50925480">
      <w:start w:val="1"/>
      <w:numFmt w:val="lowerRoman"/>
      <w:lvlText w:val="(%1)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3A05DC2"/>
    <w:multiLevelType w:val="hybridMultilevel"/>
    <w:tmpl w:val="BCA205EA"/>
    <w:lvl w:ilvl="0" w:tplc="08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3F0836"/>
    <w:multiLevelType w:val="hybridMultilevel"/>
    <w:tmpl w:val="10EEFFFC"/>
    <w:lvl w:ilvl="0" w:tplc="08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B80105F"/>
    <w:multiLevelType w:val="hybridMultilevel"/>
    <w:tmpl w:val="98406E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66F023A"/>
    <w:multiLevelType w:val="hybridMultilevel"/>
    <w:tmpl w:val="094AB7A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7E043D4"/>
    <w:multiLevelType w:val="hybridMultilevel"/>
    <w:tmpl w:val="89C495B0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1332B"/>
    <w:multiLevelType w:val="hybridMultilevel"/>
    <w:tmpl w:val="D6307016"/>
    <w:lvl w:ilvl="0" w:tplc="08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291085"/>
    <w:multiLevelType w:val="hybridMultilevel"/>
    <w:tmpl w:val="6FD22A0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1"/>
  </w:num>
  <w:num w:numId="5">
    <w:abstractNumId w:val="14"/>
  </w:num>
  <w:num w:numId="6">
    <w:abstractNumId w:val="0"/>
  </w:num>
  <w:num w:numId="7">
    <w:abstractNumId w:val="21"/>
  </w:num>
  <w:num w:numId="8">
    <w:abstractNumId w:val="6"/>
  </w:num>
  <w:num w:numId="9">
    <w:abstractNumId w:val="9"/>
  </w:num>
  <w:num w:numId="10">
    <w:abstractNumId w:val="5"/>
  </w:num>
  <w:num w:numId="11">
    <w:abstractNumId w:val="16"/>
  </w:num>
  <w:num w:numId="12">
    <w:abstractNumId w:val="4"/>
  </w:num>
  <w:num w:numId="13">
    <w:abstractNumId w:val="17"/>
  </w:num>
  <w:num w:numId="14">
    <w:abstractNumId w:val="22"/>
  </w:num>
  <w:num w:numId="15">
    <w:abstractNumId w:val="7"/>
  </w:num>
  <w:num w:numId="16">
    <w:abstractNumId w:val="15"/>
  </w:num>
  <w:num w:numId="17">
    <w:abstractNumId w:val="2"/>
  </w:num>
  <w:num w:numId="18">
    <w:abstractNumId w:val="11"/>
  </w:num>
  <w:num w:numId="19">
    <w:abstractNumId w:val="12"/>
  </w:num>
  <w:num w:numId="20">
    <w:abstractNumId w:val="13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0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280664"/>
    <w:rsid w:val="000011A4"/>
    <w:rsid w:val="00016E03"/>
    <w:rsid w:val="00016E0F"/>
    <w:rsid w:val="000253AB"/>
    <w:rsid w:val="00037A16"/>
    <w:rsid w:val="00046E4D"/>
    <w:rsid w:val="00050D81"/>
    <w:rsid w:val="0005589A"/>
    <w:rsid w:val="00056D40"/>
    <w:rsid w:val="00061682"/>
    <w:rsid w:val="00065EB7"/>
    <w:rsid w:val="00067F9A"/>
    <w:rsid w:val="00070EA5"/>
    <w:rsid w:val="000737F4"/>
    <w:rsid w:val="00073E6C"/>
    <w:rsid w:val="000918C4"/>
    <w:rsid w:val="000B4431"/>
    <w:rsid w:val="000B550D"/>
    <w:rsid w:val="000B60F0"/>
    <w:rsid w:val="000C104C"/>
    <w:rsid w:val="000C2FC1"/>
    <w:rsid w:val="000C3050"/>
    <w:rsid w:val="000D333E"/>
    <w:rsid w:val="000D5445"/>
    <w:rsid w:val="000D73B5"/>
    <w:rsid w:val="000E7886"/>
    <w:rsid w:val="000F0547"/>
    <w:rsid w:val="000F10C2"/>
    <w:rsid w:val="000F55A3"/>
    <w:rsid w:val="0010099E"/>
    <w:rsid w:val="00110C82"/>
    <w:rsid w:val="00115BF8"/>
    <w:rsid w:val="00132F84"/>
    <w:rsid w:val="00134C61"/>
    <w:rsid w:val="001419D0"/>
    <w:rsid w:val="00142559"/>
    <w:rsid w:val="00143CDF"/>
    <w:rsid w:val="00155EB0"/>
    <w:rsid w:val="00157940"/>
    <w:rsid w:val="00166827"/>
    <w:rsid w:val="001705AA"/>
    <w:rsid w:val="00174F1A"/>
    <w:rsid w:val="001750E2"/>
    <w:rsid w:val="00175F35"/>
    <w:rsid w:val="00177E0A"/>
    <w:rsid w:val="0019075C"/>
    <w:rsid w:val="001A7159"/>
    <w:rsid w:val="001A753F"/>
    <w:rsid w:val="001B6F79"/>
    <w:rsid w:val="001C53C2"/>
    <w:rsid w:val="001C6FE5"/>
    <w:rsid w:val="001D5424"/>
    <w:rsid w:val="001D604B"/>
    <w:rsid w:val="001F2D10"/>
    <w:rsid w:val="00201AAE"/>
    <w:rsid w:val="00205AAE"/>
    <w:rsid w:val="0021647C"/>
    <w:rsid w:val="00221E09"/>
    <w:rsid w:val="00225101"/>
    <w:rsid w:val="00231036"/>
    <w:rsid w:val="00231834"/>
    <w:rsid w:val="00234A75"/>
    <w:rsid w:val="00244D14"/>
    <w:rsid w:val="002479F6"/>
    <w:rsid w:val="00251707"/>
    <w:rsid w:val="00251FB7"/>
    <w:rsid w:val="0026147A"/>
    <w:rsid w:val="002660A2"/>
    <w:rsid w:val="002660B3"/>
    <w:rsid w:val="002704AD"/>
    <w:rsid w:val="00280664"/>
    <w:rsid w:val="00280807"/>
    <w:rsid w:val="00285A14"/>
    <w:rsid w:val="00287F4C"/>
    <w:rsid w:val="002A2BB3"/>
    <w:rsid w:val="002A42F8"/>
    <w:rsid w:val="002A5B50"/>
    <w:rsid w:val="002B3321"/>
    <w:rsid w:val="002B4556"/>
    <w:rsid w:val="002C1112"/>
    <w:rsid w:val="002C12AB"/>
    <w:rsid w:val="002C1A70"/>
    <w:rsid w:val="002C29CE"/>
    <w:rsid w:val="002C7FC3"/>
    <w:rsid w:val="002D6538"/>
    <w:rsid w:val="002E2880"/>
    <w:rsid w:val="002E344E"/>
    <w:rsid w:val="002E4C28"/>
    <w:rsid w:val="002F5436"/>
    <w:rsid w:val="003013DB"/>
    <w:rsid w:val="003106A6"/>
    <w:rsid w:val="00313F8A"/>
    <w:rsid w:val="00317E58"/>
    <w:rsid w:val="003233B1"/>
    <w:rsid w:val="003246A4"/>
    <w:rsid w:val="0033187D"/>
    <w:rsid w:val="00333CE6"/>
    <w:rsid w:val="0033769A"/>
    <w:rsid w:val="00351A43"/>
    <w:rsid w:val="0035418D"/>
    <w:rsid w:val="0035487C"/>
    <w:rsid w:val="00363EE4"/>
    <w:rsid w:val="00375487"/>
    <w:rsid w:val="00394332"/>
    <w:rsid w:val="003A0EB5"/>
    <w:rsid w:val="003A6B27"/>
    <w:rsid w:val="003B197A"/>
    <w:rsid w:val="003B3852"/>
    <w:rsid w:val="003B6093"/>
    <w:rsid w:val="003C29F4"/>
    <w:rsid w:val="003D2198"/>
    <w:rsid w:val="003D7266"/>
    <w:rsid w:val="003D77A8"/>
    <w:rsid w:val="003E32D7"/>
    <w:rsid w:val="00404BF8"/>
    <w:rsid w:val="004051D4"/>
    <w:rsid w:val="00414885"/>
    <w:rsid w:val="00414DB5"/>
    <w:rsid w:val="0041505C"/>
    <w:rsid w:val="004171A7"/>
    <w:rsid w:val="00417871"/>
    <w:rsid w:val="0042689B"/>
    <w:rsid w:val="00434015"/>
    <w:rsid w:val="0043443F"/>
    <w:rsid w:val="00436E0F"/>
    <w:rsid w:val="0044637F"/>
    <w:rsid w:val="00447D2C"/>
    <w:rsid w:val="004511A8"/>
    <w:rsid w:val="00457D8E"/>
    <w:rsid w:val="0047446F"/>
    <w:rsid w:val="00476444"/>
    <w:rsid w:val="00487365"/>
    <w:rsid w:val="00491E80"/>
    <w:rsid w:val="00493336"/>
    <w:rsid w:val="004A1F99"/>
    <w:rsid w:val="004A5897"/>
    <w:rsid w:val="004B4FAE"/>
    <w:rsid w:val="004C1120"/>
    <w:rsid w:val="004C604C"/>
    <w:rsid w:val="004C60C2"/>
    <w:rsid w:val="004C6A02"/>
    <w:rsid w:val="004D0881"/>
    <w:rsid w:val="004F7DBE"/>
    <w:rsid w:val="00503169"/>
    <w:rsid w:val="00517169"/>
    <w:rsid w:val="005224E4"/>
    <w:rsid w:val="005258E2"/>
    <w:rsid w:val="00526521"/>
    <w:rsid w:val="005301A1"/>
    <w:rsid w:val="005326F5"/>
    <w:rsid w:val="00534D44"/>
    <w:rsid w:val="005400A4"/>
    <w:rsid w:val="00540472"/>
    <w:rsid w:val="005415FD"/>
    <w:rsid w:val="00544C60"/>
    <w:rsid w:val="00544F22"/>
    <w:rsid w:val="00551AD6"/>
    <w:rsid w:val="00556D80"/>
    <w:rsid w:val="00560BEA"/>
    <w:rsid w:val="00561637"/>
    <w:rsid w:val="00563AD7"/>
    <w:rsid w:val="00565F3D"/>
    <w:rsid w:val="0057073C"/>
    <w:rsid w:val="005774BF"/>
    <w:rsid w:val="00593D01"/>
    <w:rsid w:val="005B0353"/>
    <w:rsid w:val="005D21FB"/>
    <w:rsid w:val="005D2D5F"/>
    <w:rsid w:val="005D5E97"/>
    <w:rsid w:val="005E0FDE"/>
    <w:rsid w:val="005E134D"/>
    <w:rsid w:val="005E6741"/>
    <w:rsid w:val="005F4C4C"/>
    <w:rsid w:val="00600075"/>
    <w:rsid w:val="00600263"/>
    <w:rsid w:val="00607F71"/>
    <w:rsid w:val="006102A8"/>
    <w:rsid w:val="00610B59"/>
    <w:rsid w:val="00615458"/>
    <w:rsid w:val="00630367"/>
    <w:rsid w:val="00632AFD"/>
    <w:rsid w:val="00655881"/>
    <w:rsid w:val="006577BB"/>
    <w:rsid w:val="0066768A"/>
    <w:rsid w:val="006735E8"/>
    <w:rsid w:val="006853F7"/>
    <w:rsid w:val="006A20CB"/>
    <w:rsid w:val="006B1248"/>
    <w:rsid w:val="006B7E9F"/>
    <w:rsid w:val="006C59FC"/>
    <w:rsid w:val="006D10E1"/>
    <w:rsid w:val="006D4B44"/>
    <w:rsid w:val="006E4CDD"/>
    <w:rsid w:val="006F2F59"/>
    <w:rsid w:val="006F5E74"/>
    <w:rsid w:val="007059D2"/>
    <w:rsid w:val="007075A5"/>
    <w:rsid w:val="00712C29"/>
    <w:rsid w:val="007154C6"/>
    <w:rsid w:val="00721640"/>
    <w:rsid w:val="00737E90"/>
    <w:rsid w:val="00740627"/>
    <w:rsid w:val="00756961"/>
    <w:rsid w:val="00764B87"/>
    <w:rsid w:val="0076505C"/>
    <w:rsid w:val="00765BCB"/>
    <w:rsid w:val="0076627A"/>
    <w:rsid w:val="00772E23"/>
    <w:rsid w:val="00776303"/>
    <w:rsid w:val="0078079A"/>
    <w:rsid w:val="00780EE6"/>
    <w:rsid w:val="00783D07"/>
    <w:rsid w:val="00792281"/>
    <w:rsid w:val="007A210E"/>
    <w:rsid w:val="007A2D0B"/>
    <w:rsid w:val="007B0565"/>
    <w:rsid w:val="007B7056"/>
    <w:rsid w:val="007B79C2"/>
    <w:rsid w:val="007C42F6"/>
    <w:rsid w:val="007D06B6"/>
    <w:rsid w:val="007D506D"/>
    <w:rsid w:val="007E3954"/>
    <w:rsid w:val="007E3CDF"/>
    <w:rsid w:val="007E51B4"/>
    <w:rsid w:val="00801C25"/>
    <w:rsid w:val="00803338"/>
    <w:rsid w:val="0081088D"/>
    <w:rsid w:val="00813FD3"/>
    <w:rsid w:val="0081661F"/>
    <w:rsid w:val="0082053C"/>
    <w:rsid w:val="00820C5F"/>
    <w:rsid w:val="008217F1"/>
    <w:rsid w:val="00830FDA"/>
    <w:rsid w:val="00832197"/>
    <w:rsid w:val="00843B2C"/>
    <w:rsid w:val="00847440"/>
    <w:rsid w:val="00850370"/>
    <w:rsid w:val="00850E69"/>
    <w:rsid w:val="00856BF7"/>
    <w:rsid w:val="008629E0"/>
    <w:rsid w:val="00863C5D"/>
    <w:rsid w:val="00867779"/>
    <w:rsid w:val="00873961"/>
    <w:rsid w:val="0088549D"/>
    <w:rsid w:val="008930AA"/>
    <w:rsid w:val="008A5086"/>
    <w:rsid w:val="008B09A8"/>
    <w:rsid w:val="008B55B3"/>
    <w:rsid w:val="008C5D4E"/>
    <w:rsid w:val="008C6786"/>
    <w:rsid w:val="008C7811"/>
    <w:rsid w:val="008C7C36"/>
    <w:rsid w:val="008D3F20"/>
    <w:rsid w:val="008E3404"/>
    <w:rsid w:val="008E43C2"/>
    <w:rsid w:val="008E7E6B"/>
    <w:rsid w:val="008F1B4F"/>
    <w:rsid w:val="008F57F8"/>
    <w:rsid w:val="00907FF8"/>
    <w:rsid w:val="00915311"/>
    <w:rsid w:val="0091656D"/>
    <w:rsid w:val="00924630"/>
    <w:rsid w:val="00941CC1"/>
    <w:rsid w:val="00951026"/>
    <w:rsid w:val="00952548"/>
    <w:rsid w:val="0095342F"/>
    <w:rsid w:val="009605AE"/>
    <w:rsid w:val="0096367C"/>
    <w:rsid w:val="0097677B"/>
    <w:rsid w:val="00996637"/>
    <w:rsid w:val="00996B66"/>
    <w:rsid w:val="009A5F20"/>
    <w:rsid w:val="009B4796"/>
    <w:rsid w:val="009C2ABD"/>
    <w:rsid w:val="009C7037"/>
    <w:rsid w:val="009C70E6"/>
    <w:rsid w:val="009D4094"/>
    <w:rsid w:val="009D7370"/>
    <w:rsid w:val="009E063E"/>
    <w:rsid w:val="00A02B5F"/>
    <w:rsid w:val="00A21BB1"/>
    <w:rsid w:val="00A21C47"/>
    <w:rsid w:val="00A22F64"/>
    <w:rsid w:val="00A2505A"/>
    <w:rsid w:val="00A272B7"/>
    <w:rsid w:val="00A37474"/>
    <w:rsid w:val="00A51446"/>
    <w:rsid w:val="00A85FE7"/>
    <w:rsid w:val="00A93A60"/>
    <w:rsid w:val="00A96792"/>
    <w:rsid w:val="00A9793C"/>
    <w:rsid w:val="00AA2B35"/>
    <w:rsid w:val="00AB27E6"/>
    <w:rsid w:val="00AC60E4"/>
    <w:rsid w:val="00AD0A1A"/>
    <w:rsid w:val="00AD2C5D"/>
    <w:rsid w:val="00AD3567"/>
    <w:rsid w:val="00AE4C01"/>
    <w:rsid w:val="00AF3AB1"/>
    <w:rsid w:val="00AF4A12"/>
    <w:rsid w:val="00B0435E"/>
    <w:rsid w:val="00B242C1"/>
    <w:rsid w:val="00B3518C"/>
    <w:rsid w:val="00B36F61"/>
    <w:rsid w:val="00B37DF1"/>
    <w:rsid w:val="00B42485"/>
    <w:rsid w:val="00B52CA6"/>
    <w:rsid w:val="00B647A2"/>
    <w:rsid w:val="00B65E3A"/>
    <w:rsid w:val="00B72339"/>
    <w:rsid w:val="00B803A3"/>
    <w:rsid w:val="00B90755"/>
    <w:rsid w:val="00B95C92"/>
    <w:rsid w:val="00BA1F59"/>
    <w:rsid w:val="00BB08B3"/>
    <w:rsid w:val="00BB2EB6"/>
    <w:rsid w:val="00BB6E43"/>
    <w:rsid w:val="00BB7F45"/>
    <w:rsid w:val="00BC07BD"/>
    <w:rsid w:val="00BC12CC"/>
    <w:rsid w:val="00BC5EF6"/>
    <w:rsid w:val="00BC6A95"/>
    <w:rsid w:val="00BD2853"/>
    <w:rsid w:val="00BE075B"/>
    <w:rsid w:val="00BE11E3"/>
    <w:rsid w:val="00BE6670"/>
    <w:rsid w:val="00BE6F22"/>
    <w:rsid w:val="00BF6DB9"/>
    <w:rsid w:val="00C07274"/>
    <w:rsid w:val="00C205A4"/>
    <w:rsid w:val="00C2775F"/>
    <w:rsid w:val="00C422D9"/>
    <w:rsid w:val="00C55B1B"/>
    <w:rsid w:val="00C62AFA"/>
    <w:rsid w:val="00C6434F"/>
    <w:rsid w:val="00C64607"/>
    <w:rsid w:val="00C66F49"/>
    <w:rsid w:val="00C73A4F"/>
    <w:rsid w:val="00C743C2"/>
    <w:rsid w:val="00C7463A"/>
    <w:rsid w:val="00C7663D"/>
    <w:rsid w:val="00C77842"/>
    <w:rsid w:val="00C90D08"/>
    <w:rsid w:val="00C92BD9"/>
    <w:rsid w:val="00C93FA1"/>
    <w:rsid w:val="00C9678A"/>
    <w:rsid w:val="00CA0AA9"/>
    <w:rsid w:val="00CA0C24"/>
    <w:rsid w:val="00CA20BC"/>
    <w:rsid w:val="00CA619F"/>
    <w:rsid w:val="00CC4A63"/>
    <w:rsid w:val="00CC53E8"/>
    <w:rsid w:val="00CC6F08"/>
    <w:rsid w:val="00CD610E"/>
    <w:rsid w:val="00CE0329"/>
    <w:rsid w:val="00CE123F"/>
    <w:rsid w:val="00CE5761"/>
    <w:rsid w:val="00CF3940"/>
    <w:rsid w:val="00CF751E"/>
    <w:rsid w:val="00D125DB"/>
    <w:rsid w:val="00D145AD"/>
    <w:rsid w:val="00D15D51"/>
    <w:rsid w:val="00D218F4"/>
    <w:rsid w:val="00D33E55"/>
    <w:rsid w:val="00D35D0F"/>
    <w:rsid w:val="00D4371A"/>
    <w:rsid w:val="00D43FF4"/>
    <w:rsid w:val="00D45E46"/>
    <w:rsid w:val="00D52707"/>
    <w:rsid w:val="00D5704B"/>
    <w:rsid w:val="00D73653"/>
    <w:rsid w:val="00D80587"/>
    <w:rsid w:val="00D904E9"/>
    <w:rsid w:val="00D925E6"/>
    <w:rsid w:val="00DB2194"/>
    <w:rsid w:val="00DB5204"/>
    <w:rsid w:val="00DC6A08"/>
    <w:rsid w:val="00DD09A6"/>
    <w:rsid w:val="00DD7424"/>
    <w:rsid w:val="00DE302E"/>
    <w:rsid w:val="00DE4558"/>
    <w:rsid w:val="00DF18B8"/>
    <w:rsid w:val="00DF4675"/>
    <w:rsid w:val="00DF4C10"/>
    <w:rsid w:val="00DF5FD1"/>
    <w:rsid w:val="00E00A85"/>
    <w:rsid w:val="00E04DCE"/>
    <w:rsid w:val="00E064EE"/>
    <w:rsid w:val="00E4234C"/>
    <w:rsid w:val="00E42C74"/>
    <w:rsid w:val="00E47B3B"/>
    <w:rsid w:val="00E553EA"/>
    <w:rsid w:val="00E601E6"/>
    <w:rsid w:val="00E67423"/>
    <w:rsid w:val="00E70B35"/>
    <w:rsid w:val="00E774C6"/>
    <w:rsid w:val="00E83702"/>
    <w:rsid w:val="00EA0196"/>
    <w:rsid w:val="00EB39B0"/>
    <w:rsid w:val="00EB3C48"/>
    <w:rsid w:val="00ED32EF"/>
    <w:rsid w:val="00EE6051"/>
    <w:rsid w:val="00EF1664"/>
    <w:rsid w:val="00EF3384"/>
    <w:rsid w:val="00EF3662"/>
    <w:rsid w:val="00EF3F84"/>
    <w:rsid w:val="00EF6089"/>
    <w:rsid w:val="00F0454A"/>
    <w:rsid w:val="00F07F38"/>
    <w:rsid w:val="00F1040E"/>
    <w:rsid w:val="00F11567"/>
    <w:rsid w:val="00F16761"/>
    <w:rsid w:val="00F23CAA"/>
    <w:rsid w:val="00F26D3F"/>
    <w:rsid w:val="00F33630"/>
    <w:rsid w:val="00F461E6"/>
    <w:rsid w:val="00F50EE8"/>
    <w:rsid w:val="00F56BD7"/>
    <w:rsid w:val="00F56F9C"/>
    <w:rsid w:val="00F61DCF"/>
    <w:rsid w:val="00F63C8D"/>
    <w:rsid w:val="00F72AB9"/>
    <w:rsid w:val="00F73468"/>
    <w:rsid w:val="00F8424E"/>
    <w:rsid w:val="00F847FA"/>
    <w:rsid w:val="00F861DA"/>
    <w:rsid w:val="00F86316"/>
    <w:rsid w:val="00F90630"/>
    <w:rsid w:val="00F9158E"/>
    <w:rsid w:val="00FA2D00"/>
    <w:rsid w:val="00FA5886"/>
    <w:rsid w:val="00FB0224"/>
    <w:rsid w:val="00FB0E66"/>
    <w:rsid w:val="00FD3D03"/>
    <w:rsid w:val="00FE0C14"/>
    <w:rsid w:val="00FE1A37"/>
    <w:rsid w:val="00FE345B"/>
    <w:rsid w:val="00FE4B66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CE5761"/>
    <w:pPr>
      <w:keepNext/>
      <w:widowControl/>
      <w:ind w:left="720" w:hanging="720"/>
      <w:jc w:val="both"/>
      <w:outlineLvl w:val="3"/>
    </w:pPr>
    <w:rPr>
      <w:rFonts w:ascii="Times New Roman" w:hAnsi="Times New Roman"/>
      <w:b/>
      <w:color w:val="auto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CE5761"/>
    <w:pPr>
      <w:widowControl/>
      <w:ind w:left="720" w:hanging="720"/>
      <w:jc w:val="both"/>
    </w:pPr>
    <w:rPr>
      <w:rFonts w:ascii="Times New Roman" w:hAnsi="Times New Roman"/>
      <w:color w:val="auto"/>
      <w:sz w:val="20"/>
      <w:lang w:eastAsia="en-US"/>
    </w:rPr>
  </w:style>
  <w:style w:type="paragraph" w:styleId="BalloonText">
    <w:name w:val="Balloon Text"/>
    <w:basedOn w:val="Normal"/>
    <w:semiHidden/>
    <w:rsid w:val="00CC6F0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630367"/>
    <w:rPr>
      <w:color w:val="800080"/>
      <w:u w:val="single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</w:rPr>
  </w:style>
  <w:style w:type="paragraph" w:styleId="Title">
    <w:name w:val="Title"/>
    <w:basedOn w:val="Normal"/>
    <w:qFormat/>
    <w:rsid w:val="002B4556"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</w:rPr>
  </w:style>
  <w:style w:type="character" w:styleId="Hyperlink">
    <w:name w:val="Hyperlink"/>
    <w:basedOn w:val="DefaultParagraphFont"/>
    <w:rsid w:val="002B4556"/>
    <w:rPr>
      <w:color w:val="0000FF"/>
      <w:sz w:val="20"/>
      <w:u w:val="single"/>
    </w:rPr>
  </w:style>
  <w:style w:type="paragraph" w:styleId="ListParagraph">
    <w:name w:val="List Paragraph"/>
    <w:basedOn w:val="Normal"/>
    <w:qFormat/>
    <w:rsid w:val="00E00A85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4"/>
      <w:szCs w:val="24"/>
      <w:lang w:eastAsia="en-US"/>
    </w:rPr>
  </w:style>
  <w:style w:type="paragraph" w:customStyle="1" w:styleId="msonormalcxspmiddle">
    <w:name w:val="msonormalcxspmiddle"/>
    <w:basedOn w:val="Normal"/>
    <w:rsid w:val="00E00A85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msonormalcxspmiddlecxsplast">
    <w:name w:val="msonormalcxspmiddlecxsplast"/>
    <w:basedOn w:val="Normal"/>
    <w:rsid w:val="00E00A85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EmailStyle29">
    <w:name w:val="EmailStyle291"/>
    <w:aliases w:val="EmailStyle291"/>
    <w:basedOn w:val="DefaultParagraphFont"/>
    <w:semiHidden/>
    <w:personal/>
    <w:personalCompose/>
    <w:rsid w:val="00E00A85"/>
    <w:rPr>
      <w:rFonts w:ascii="Arial" w:hAnsi="Arial" w:cs="Arial" w:hint="default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dministration\Com%20Admin\Templates\CE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CELETTER</Template>
  <TotalTime>0</TotalTime>
  <Pages>1</Pages>
  <Words>299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mackiesh</cp:lastModifiedBy>
  <cp:revision>3</cp:revision>
  <cp:lastPrinted>2015-08-18T11:07:00Z</cp:lastPrinted>
  <dcterms:created xsi:type="dcterms:W3CDTF">2016-01-14T13:26:00Z</dcterms:created>
  <dcterms:modified xsi:type="dcterms:W3CDTF">2016-02-29T14:00:00Z</dcterms:modified>
  <cp:category>Corporate Document Template</cp:category>
</cp:coreProperties>
</file>